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DAB4" w14:textId="77777777" w:rsidR="00684180" w:rsidRDefault="00684180" w:rsidP="006841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WHYTE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2D42FDAA" w14:textId="77777777" w:rsidR="00684180" w:rsidRDefault="00684180" w:rsidP="006841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0A272A" w14:textId="77777777" w:rsidR="00684180" w:rsidRDefault="00684180" w:rsidP="006841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8D703D" w14:textId="77777777" w:rsidR="00684180" w:rsidRDefault="00684180" w:rsidP="00684180">
      <w:pPr>
        <w:pStyle w:val="NoSpacing"/>
        <w:ind w:left="1440" w:hanging="1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in </w:t>
      </w:r>
    </w:p>
    <w:p w14:paraId="5B17C946" w14:textId="77777777" w:rsidR="00684180" w:rsidRDefault="00684180" w:rsidP="0068418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Herefordshire a reasonable aid to the King’s use for the marriage of his daughter, Blanche, and also to make his firstborn son a knight, and to have the moneys raised at the exchequer on the Thursday after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St.Valentine’s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day next.</w:t>
      </w:r>
    </w:p>
    <w:p w14:paraId="3A915899" w14:textId="77777777" w:rsidR="00684180" w:rsidRDefault="00684180" w:rsidP="006841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p.148)</w:t>
      </w:r>
    </w:p>
    <w:p w14:paraId="7500BB13" w14:textId="77777777" w:rsidR="00684180" w:rsidRDefault="00684180" w:rsidP="006841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15AB68" w14:textId="77777777" w:rsidR="00684180" w:rsidRDefault="00684180" w:rsidP="006841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5D9703" w14:textId="77777777" w:rsidR="00684180" w:rsidRDefault="00684180" w:rsidP="006841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2021</w:t>
      </w:r>
    </w:p>
    <w:p w14:paraId="151AC31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A6C8A" w14:textId="77777777" w:rsidR="00684180" w:rsidRDefault="00684180" w:rsidP="009139A6">
      <w:r>
        <w:separator/>
      </w:r>
    </w:p>
  </w:endnote>
  <w:endnote w:type="continuationSeparator" w:id="0">
    <w:p w14:paraId="3CDD8E57" w14:textId="77777777" w:rsidR="00684180" w:rsidRDefault="006841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F10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07F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D0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B5CAA" w14:textId="77777777" w:rsidR="00684180" w:rsidRDefault="00684180" w:rsidP="009139A6">
      <w:r>
        <w:separator/>
      </w:r>
    </w:p>
  </w:footnote>
  <w:footnote w:type="continuationSeparator" w:id="0">
    <w:p w14:paraId="61045B45" w14:textId="77777777" w:rsidR="00684180" w:rsidRDefault="006841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6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161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7F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180"/>
    <w:rsid w:val="000666E0"/>
    <w:rsid w:val="002510B7"/>
    <w:rsid w:val="005C130B"/>
    <w:rsid w:val="0068418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D7CC3"/>
  <w15:chartTrackingRefBased/>
  <w15:docId w15:val="{BDECC727-2A02-477C-AF45-B774EC4C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2021-05-19T20:16:00Z</dcterms:created>
  <dcterms:modified xsi:type="dcterms:W3CDTF">2021-05-19T20:17:00Z</dcterms:modified>
</cp:coreProperties>
</file>